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5B9D36" w14:textId="647937CE" w:rsidR="003E1A38" w:rsidRDefault="6F6D762A" w:rsidP="40CE1019">
      <w:pPr>
        <w:rPr>
          <w:rFonts w:cs="Arial"/>
        </w:rPr>
      </w:pPr>
      <w:r w:rsidRPr="40CE1019">
        <w:rPr>
          <w:rFonts w:cs="Arial"/>
        </w:rPr>
        <w:t>Številka:</w:t>
      </w:r>
      <w:r w:rsidR="00D11258">
        <w:rPr>
          <w:rFonts w:cs="Arial"/>
        </w:rPr>
        <w:t xml:space="preserve"> 4300-0001/202</w:t>
      </w:r>
      <w:r w:rsidR="0058263C">
        <w:rPr>
          <w:rFonts w:cs="Arial"/>
        </w:rPr>
        <w:t>6</w:t>
      </w:r>
      <w:r w:rsidR="00D11258">
        <w:rPr>
          <w:rFonts w:cs="Arial"/>
        </w:rPr>
        <w:t>-</w:t>
      </w:r>
      <w:r w:rsidR="0058263C">
        <w:rPr>
          <w:rFonts w:cs="Arial"/>
        </w:rPr>
        <w:t>3</w:t>
      </w:r>
    </w:p>
    <w:p w14:paraId="08076AC8" w14:textId="69B1C4C7" w:rsidR="00EC4DF2" w:rsidRPr="009B1566" w:rsidRDefault="003E1A38" w:rsidP="00EC4DF2">
      <w:pPr>
        <w:rPr>
          <w:rFonts w:cs="Arial"/>
        </w:rPr>
      </w:pPr>
      <w:r w:rsidRPr="40CE1019">
        <w:rPr>
          <w:rFonts w:cs="Arial"/>
        </w:rPr>
        <w:t>JN</w:t>
      </w:r>
      <w:r w:rsidR="00E42D7C">
        <w:rPr>
          <w:rFonts w:cs="Arial"/>
        </w:rPr>
        <w:t xml:space="preserve"> BR</w:t>
      </w:r>
      <w:r w:rsidRPr="40CE1019">
        <w:rPr>
          <w:rFonts w:cs="Arial"/>
        </w:rPr>
        <w:t xml:space="preserve">: </w:t>
      </w:r>
      <w:r w:rsidR="0058263C">
        <w:rPr>
          <w:rFonts w:cs="Arial"/>
        </w:rPr>
        <w:t>2026-128</w:t>
      </w:r>
    </w:p>
    <w:p w14:paraId="1A6FE644" w14:textId="6CCFA997" w:rsidR="00144B8D" w:rsidRDefault="00AC7641" w:rsidP="00144B8D">
      <w:pPr>
        <w:pStyle w:val="2"/>
        <w:jc w:val="center"/>
        <w:rPr>
          <w:rFonts w:ascii="Arial" w:hAnsi="Arial" w:cs="Arial"/>
          <w:b/>
          <w:i w:val="0"/>
          <w:color w:val="auto"/>
        </w:rPr>
      </w:pPr>
      <w:r w:rsidRPr="002F7CAF">
        <w:rPr>
          <w:rFonts w:ascii="Arial" w:hAnsi="Arial" w:cs="Arial"/>
          <w:b/>
          <w:i w:val="0"/>
          <w:color w:val="auto"/>
        </w:rPr>
        <w:t xml:space="preserve">ORGANIZACIJA PONUDNIKA IN OBSEG </w:t>
      </w:r>
      <w:r w:rsidR="00872807">
        <w:rPr>
          <w:rFonts w:ascii="Arial" w:hAnsi="Arial" w:cs="Arial"/>
          <w:b/>
          <w:i w:val="0"/>
          <w:color w:val="auto"/>
        </w:rPr>
        <w:t>PREDMETA</w:t>
      </w:r>
      <w:r w:rsidR="0058263C">
        <w:rPr>
          <w:rFonts w:ascii="Arial" w:hAnsi="Arial" w:cs="Arial"/>
          <w:b/>
          <w:i w:val="0"/>
          <w:color w:val="auto"/>
        </w:rPr>
        <w:t xml:space="preserve"> -  </w:t>
      </w:r>
      <w:r w:rsidR="0058263C" w:rsidRPr="0058263C">
        <w:rPr>
          <w:rFonts w:ascii="Arial" w:hAnsi="Arial" w:cs="Arial"/>
          <w:b/>
          <w:i w:val="0"/>
          <w:color w:val="auto"/>
          <w:u w:val="single"/>
        </w:rPr>
        <w:t>ZA SKLOP 1</w:t>
      </w:r>
    </w:p>
    <w:p w14:paraId="737FDD0E" w14:textId="77777777" w:rsidR="009B1566" w:rsidRPr="009B1566" w:rsidRDefault="009B1566" w:rsidP="009B1566">
      <w:pPr>
        <w:pStyle w:val="Pripombabesedilo"/>
      </w:pPr>
    </w:p>
    <w:tbl>
      <w:tblPr>
        <w:tblStyle w:val="Tabelamrea"/>
        <w:tblW w:w="14780" w:type="dxa"/>
        <w:tblInd w:w="38" w:type="dxa"/>
        <w:tblLook w:val="04A0" w:firstRow="1" w:lastRow="0" w:firstColumn="1" w:lastColumn="0" w:noHBand="0" w:noVBand="1"/>
      </w:tblPr>
      <w:tblGrid>
        <w:gridCol w:w="1726"/>
        <w:gridCol w:w="2342"/>
        <w:gridCol w:w="2835"/>
        <w:gridCol w:w="2552"/>
        <w:gridCol w:w="1984"/>
        <w:gridCol w:w="2552"/>
        <w:gridCol w:w="789"/>
      </w:tblGrid>
      <w:tr w:rsidR="009B1566" w:rsidRPr="006A4216" w14:paraId="07D0A7E3" w14:textId="77777777" w:rsidTr="0058263C">
        <w:trPr>
          <w:gridAfter w:val="1"/>
          <w:wAfter w:w="789" w:type="dxa"/>
          <w:trHeight w:val="291"/>
        </w:trPr>
        <w:tc>
          <w:tcPr>
            <w:tcW w:w="1726" w:type="dxa"/>
            <w:vAlign w:val="center"/>
          </w:tcPr>
          <w:p w14:paraId="32052512" w14:textId="77777777" w:rsidR="009B1566" w:rsidRPr="006A4216" w:rsidRDefault="009B1566" w:rsidP="002B7C3D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1.</w:t>
            </w:r>
          </w:p>
        </w:tc>
        <w:tc>
          <w:tcPr>
            <w:tcW w:w="2342" w:type="dxa"/>
            <w:vAlign w:val="center"/>
          </w:tcPr>
          <w:p w14:paraId="0A6BFD3B" w14:textId="77777777" w:rsidR="009B1566" w:rsidRPr="006A4216" w:rsidRDefault="009B1566" w:rsidP="002B7C3D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2.</w:t>
            </w:r>
          </w:p>
        </w:tc>
        <w:tc>
          <w:tcPr>
            <w:tcW w:w="2835" w:type="dxa"/>
            <w:vAlign w:val="center"/>
          </w:tcPr>
          <w:p w14:paraId="6BDE842B" w14:textId="77777777" w:rsidR="009B1566" w:rsidRPr="006A4216" w:rsidRDefault="009B1566" w:rsidP="002B7C3D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3.</w:t>
            </w:r>
          </w:p>
        </w:tc>
        <w:tc>
          <w:tcPr>
            <w:tcW w:w="2552" w:type="dxa"/>
            <w:vAlign w:val="center"/>
          </w:tcPr>
          <w:p w14:paraId="52814740" w14:textId="77777777" w:rsidR="009B1566" w:rsidRPr="006A4216" w:rsidRDefault="009B1566" w:rsidP="002B7C3D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4.</w:t>
            </w:r>
          </w:p>
        </w:tc>
        <w:tc>
          <w:tcPr>
            <w:tcW w:w="1984" w:type="dxa"/>
            <w:vAlign w:val="center"/>
          </w:tcPr>
          <w:p w14:paraId="4497562A" w14:textId="77777777" w:rsidR="009B1566" w:rsidRPr="006A4216" w:rsidRDefault="009B1566" w:rsidP="002B7C3D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5.</w:t>
            </w:r>
          </w:p>
        </w:tc>
        <w:tc>
          <w:tcPr>
            <w:tcW w:w="2552" w:type="dxa"/>
            <w:vAlign w:val="center"/>
          </w:tcPr>
          <w:p w14:paraId="7CD16305" w14:textId="77777777" w:rsidR="009B1566" w:rsidRPr="006A4216" w:rsidRDefault="009B1566" w:rsidP="002B7C3D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6.</w:t>
            </w:r>
          </w:p>
        </w:tc>
      </w:tr>
      <w:tr w:rsidR="00AA3E27" w:rsidRPr="006A4216" w14:paraId="6726C0AB" w14:textId="77777777" w:rsidTr="0058263C">
        <w:trPr>
          <w:gridAfter w:val="1"/>
          <w:wAfter w:w="789" w:type="dxa"/>
          <w:trHeight w:val="532"/>
        </w:trPr>
        <w:tc>
          <w:tcPr>
            <w:tcW w:w="1726" w:type="dxa"/>
          </w:tcPr>
          <w:p w14:paraId="6AC566AF" w14:textId="77777777" w:rsidR="00AA3E27" w:rsidRPr="006A4216" w:rsidRDefault="00AA3E27" w:rsidP="002B7C3D">
            <w:pPr>
              <w:rPr>
                <w:sz w:val="20"/>
                <w:szCs w:val="20"/>
              </w:rPr>
            </w:pPr>
          </w:p>
        </w:tc>
        <w:tc>
          <w:tcPr>
            <w:tcW w:w="2342" w:type="dxa"/>
          </w:tcPr>
          <w:p w14:paraId="320142C2" w14:textId="77777777" w:rsidR="00AA3E27" w:rsidRPr="006A4216" w:rsidRDefault="00AA3E27" w:rsidP="002B7C3D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Naziv sodelujočega podjetja</w:t>
            </w:r>
          </w:p>
        </w:tc>
        <w:tc>
          <w:tcPr>
            <w:tcW w:w="2835" w:type="dxa"/>
          </w:tcPr>
          <w:p w14:paraId="70531D0C" w14:textId="72C43F8D" w:rsidR="00AA3E27" w:rsidRDefault="00AA3E27" w:rsidP="00854212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Vrsta del</w:t>
            </w:r>
            <w:r w:rsidR="0058263C">
              <w:rPr>
                <w:sz w:val="20"/>
                <w:szCs w:val="20"/>
              </w:rPr>
              <w:t xml:space="preserve">, ki jo prevzema sodelujoče podjetje </w:t>
            </w:r>
          </w:p>
          <w:p w14:paraId="3F8E5B2F" w14:textId="1A2013AF" w:rsidR="00AA3E27" w:rsidRPr="003D1D27" w:rsidRDefault="00AA3E27" w:rsidP="002B7C3D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552" w:type="dxa"/>
          </w:tcPr>
          <w:p w14:paraId="534CDD6F" w14:textId="1D49CC55" w:rsidR="00AA3E27" w:rsidRPr="001542F2" w:rsidRDefault="00AA3E27" w:rsidP="00854212">
            <w:pPr>
              <w:jc w:val="center"/>
              <w:rPr>
                <w:sz w:val="20"/>
                <w:szCs w:val="20"/>
              </w:rPr>
            </w:pPr>
            <w:r w:rsidRPr="001542F2">
              <w:rPr>
                <w:sz w:val="20"/>
                <w:szCs w:val="20"/>
              </w:rPr>
              <w:t>Delež, ki bo izveden s strani sodelujočega podjetja</w:t>
            </w:r>
          </w:p>
          <w:p w14:paraId="6065BA66" w14:textId="596F7839" w:rsidR="00AA3E27" w:rsidRPr="006A4216" w:rsidRDefault="00AA3E27" w:rsidP="001047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14:paraId="39ACD257" w14:textId="77777777" w:rsidR="00AA3E27" w:rsidRDefault="00AA3E27" w:rsidP="002B7C3D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Neposredno plačilo </w:t>
            </w:r>
          </w:p>
          <w:p w14:paraId="360E340A" w14:textId="4FED9F22" w:rsidR="00AA3E27" w:rsidRPr="006A4216" w:rsidRDefault="00E41717" w:rsidP="00AA3E27">
            <w:pPr>
              <w:jc w:val="center"/>
              <w:rPr>
                <w:sz w:val="20"/>
                <w:szCs w:val="20"/>
              </w:rPr>
            </w:pPr>
            <w:r w:rsidRPr="00E41717">
              <w:rPr>
                <w:i/>
                <w:color w:val="A6A6A6" w:themeColor="background1" w:themeShade="A6"/>
                <w:sz w:val="18"/>
                <w:szCs w:val="18"/>
              </w:rPr>
              <w:t>(DA/NE, izpolni se samo za soponudnika in/ali podizvajalca)</w:t>
            </w:r>
          </w:p>
        </w:tc>
        <w:tc>
          <w:tcPr>
            <w:tcW w:w="2552" w:type="dxa"/>
          </w:tcPr>
          <w:p w14:paraId="59EF34B4" w14:textId="77777777" w:rsidR="00AA3E27" w:rsidRPr="0073420D" w:rsidRDefault="00AA3E27" w:rsidP="002B7C3D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Potrditev</w:t>
            </w:r>
          </w:p>
          <w:p w14:paraId="48C5CBC3" w14:textId="77777777" w:rsidR="00AA3E27" w:rsidRPr="006A4216" w:rsidRDefault="00AA3E27" w:rsidP="002B7C3D">
            <w:pPr>
              <w:jc w:val="center"/>
              <w:rPr>
                <w:sz w:val="20"/>
                <w:szCs w:val="20"/>
              </w:rPr>
            </w:pPr>
            <w:r w:rsidRPr="00650D09">
              <w:rPr>
                <w:i/>
                <w:color w:val="A6A6A6" w:themeColor="background1" w:themeShade="A6"/>
                <w:sz w:val="18"/>
                <w:szCs w:val="18"/>
              </w:rPr>
              <w:t>(žig in podpis; obarvana siva celica pomeni, da ponudniku tega dela ni potrebno izpolniti)</w:t>
            </w:r>
          </w:p>
        </w:tc>
      </w:tr>
      <w:tr w:rsidR="00AA3E27" w:rsidRPr="006A4216" w14:paraId="59C418A3" w14:textId="77777777" w:rsidTr="0058263C">
        <w:trPr>
          <w:gridAfter w:val="1"/>
          <w:wAfter w:w="789" w:type="dxa"/>
          <w:trHeight w:val="446"/>
        </w:trPr>
        <w:tc>
          <w:tcPr>
            <w:tcW w:w="1726" w:type="dxa"/>
            <w:vAlign w:val="center"/>
          </w:tcPr>
          <w:p w14:paraId="54BA4F3D" w14:textId="77777777" w:rsidR="00AA3E27" w:rsidRPr="006A4216" w:rsidRDefault="00AA3E27" w:rsidP="002B7C3D">
            <w:pPr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Glavni ponudnik</w:t>
            </w:r>
          </w:p>
        </w:tc>
        <w:tc>
          <w:tcPr>
            <w:tcW w:w="2342" w:type="dxa"/>
          </w:tcPr>
          <w:p w14:paraId="0A7EBF50" w14:textId="77777777" w:rsidR="00AA3E27" w:rsidRPr="006A4216" w:rsidRDefault="00AA3E27" w:rsidP="002B7C3D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718386FD" w14:textId="77777777" w:rsidR="00AA3E27" w:rsidRPr="006A4216" w:rsidRDefault="00AA3E27" w:rsidP="002B7C3D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5DDE8754" w14:textId="77777777" w:rsidR="00AA3E27" w:rsidRPr="006A4216" w:rsidRDefault="00AA3E27" w:rsidP="002B7C3D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6A6A6" w:themeFill="background1" w:themeFillShade="A6"/>
          </w:tcPr>
          <w:p w14:paraId="3CFA7F40" w14:textId="77777777" w:rsidR="00AA3E27" w:rsidRPr="006A4216" w:rsidRDefault="00AA3E27" w:rsidP="002B7C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6A6A6" w:themeFill="background1" w:themeFillShade="A6"/>
          </w:tcPr>
          <w:p w14:paraId="70F09D01" w14:textId="77777777" w:rsidR="00AA3E27" w:rsidRPr="006A4216" w:rsidRDefault="00AA3E27" w:rsidP="002B7C3D">
            <w:pPr>
              <w:rPr>
                <w:sz w:val="20"/>
                <w:szCs w:val="20"/>
              </w:rPr>
            </w:pPr>
          </w:p>
        </w:tc>
      </w:tr>
      <w:tr w:rsidR="00AA3E27" w:rsidRPr="006A4216" w14:paraId="2EFD0568" w14:textId="77777777" w:rsidTr="0058263C">
        <w:trPr>
          <w:gridAfter w:val="1"/>
          <w:wAfter w:w="789" w:type="dxa"/>
          <w:trHeight w:val="410"/>
        </w:trPr>
        <w:tc>
          <w:tcPr>
            <w:tcW w:w="1726" w:type="dxa"/>
            <w:vAlign w:val="center"/>
          </w:tcPr>
          <w:p w14:paraId="52F206FF" w14:textId="77777777" w:rsidR="00AA3E27" w:rsidRPr="006A4216" w:rsidRDefault="00AA3E27" w:rsidP="002B7C3D">
            <w:pPr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Soponudnik</w:t>
            </w:r>
          </w:p>
        </w:tc>
        <w:tc>
          <w:tcPr>
            <w:tcW w:w="2342" w:type="dxa"/>
          </w:tcPr>
          <w:p w14:paraId="2A03400D" w14:textId="77777777" w:rsidR="00AA3E27" w:rsidRPr="006A4216" w:rsidRDefault="00AA3E27" w:rsidP="002B7C3D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424D5C5E" w14:textId="77777777" w:rsidR="00AA3E27" w:rsidRPr="006A4216" w:rsidRDefault="00AA3E27" w:rsidP="002B7C3D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2CDD583E" w14:textId="77777777" w:rsidR="00AA3E27" w:rsidRPr="006A4216" w:rsidRDefault="00AA3E27" w:rsidP="002B7C3D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14:paraId="428F110C" w14:textId="77777777" w:rsidR="00AA3E27" w:rsidRPr="006A4216" w:rsidRDefault="00AA3E27" w:rsidP="002B7C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058DE0FD" w14:textId="77777777" w:rsidR="00AA3E27" w:rsidRPr="006A4216" w:rsidRDefault="00AA3E27" w:rsidP="002B7C3D">
            <w:pPr>
              <w:rPr>
                <w:sz w:val="20"/>
                <w:szCs w:val="20"/>
              </w:rPr>
            </w:pPr>
          </w:p>
        </w:tc>
      </w:tr>
      <w:tr w:rsidR="00AA3E27" w:rsidRPr="006A4216" w14:paraId="3430B40E" w14:textId="77777777" w:rsidTr="0058263C">
        <w:trPr>
          <w:gridAfter w:val="1"/>
          <w:wAfter w:w="789" w:type="dxa"/>
          <w:trHeight w:val="417"/>
        </w:trPr>
        <w:tc>
          <w:tcPr>
            <w:tcW w:w="1726" w:type="dxa"/>
            <w:vAlign w:val="center"/>
          </w:tcPr>
          <w:p w14:paraId="3BC522CD" w14:textId="77777777" w:rsidR="00AA3E27" w:rsidRPr="006A4216" w:rsidRDefault="00AA3E27" w:rsidP="002B7C3D">
            <w:pPr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Podizvajalec</w:t>
            </w:r>
          </w:p>
        </w:tc>
        <w:tc>
          <w:tcPr>
            <w:tcW w:w="2342" w:type="dxa"/>
          </w:tcPr>
          <w:p w14:paraId="14D4D8E9" w14:textId="77777777" w:rsidR="00AA3E27" w:rsidRPr="006A4216" w:rsidRDefault="00AA3E27" w:rsidP="002B7C3D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31EC0601" w14:textId="77777777" w:rsidR="00AA3E27" w:rsidRPr="006A4216" w:rsidRDefault="00AA3E27" w:rsidP="002B7C3D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46AF34A5" w14:textId="77777777" w:rsidR="00AA3E27" w:rsidRPr="006A4216" w:rsidRDefault="00AA3E27" w:rsidP="002B7C3D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14:paraId="4A838771" w14:textId="77777777" w:rsidR="00AA3E27" w:rsidRPr="006A4216" w:rsidRDefault="00AA3E27" w:rsidP="002B7C3D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32EFCA4D" w14:textId="77777777" w:rsidR="00AA3E27" w:rsidRPr="006A4216" w:rsidRDefault="00AA3E27" w:rsidP="002B7C3D">
            <w:pPr>
              <w:rPr>
                <w:sz w:val="20"/>
                <w:szCs w:val="20"/>
              </w:rPr>
            </w:pPr>
          </w:p>
        </w:tc>
      </w:tr>
      <w:tr w:rsidR="009B1566" w:rsidRPr="006A4216" w14:paraId="782974F3" w14:textId="77777777" w:rsidTr="0058263C">
        <w:trPr>
          <w:trHeight w:val="423"/>
        </w:trPr>
        <w:tc>
          <w:tcPr>
            <w:tcW w:w="17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B784CE2" w14:textId="77777777" w:rsidR="009B1566" w:rsidRPr="006A4216" w:rsidRDefault="009B1566" w:rsidP="002B7C3D">
            <w:pPr>
              <w:rPr>
                <w:sz w:val="20"/>
                <w:szCs w:val="20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12A6519" w14:textId="77777777" w:rsidR="009B1566" w:rsidRPr="006A4216" w:rsidRDefault="009B1566" w:rsidP="002B7C3D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14:paraId="3275589C" w14:textId="5FFD03A6" w:rsidR="009B1566" w:rsidRPr="001542F2" w:rsidRDefault="00A639AF" w:rsidP="00A639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SKUPAJ (</w:t>
            </w:r>
            <w:r w:rsidR="009B1566" w:rsidRPr="001542F2">
              <w:rPr>
                <w:sz w:val="20"/>
                <w:szCs w:val="20"/>
              </w:rPr>
              <w:t>100%):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14:paraId="5AD51B0F" w14:textId="77777777" w:rsidR="009B1566" w:rsidRPr="006A4216" w:rsidRDefault="009B1566" w:rsidP="002B7C3D">
            <w:pPr>
              <w:rPr>
                <w:sz w:val="20"/>
                <w:szCs w:val="20"/>
              </w:rPr>
            </w:pPr>
          </w:p>
        </w:tc>
        <w:tc>
          <w:tcPr>
            <w:tcW w:w="5325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7BE5BE" w14:textId="77777777" w:rsidR="009B1566" w:rsidRPr="006A4216" w:rsidRDefault="009B1566" w:rsidP="002B7C3D">
            <w:pPr>
              <w:rPr>
                <w:sz w:val="20"/>
                <w:szCs w:val="20"/>
              </w:rPr>
            </w:pPr>
          </w:p>
        </w:tc>
      </w:tr>
    </w:tbl>
    <w:p w14:paraId="1B7A86FA" w14:textId="15DC2C33" w:rsidR="009B1566" w:rsidRPr="002F7CAF" w:rsidRDefault="009B1566" w:rsidP="009B1566">
      <w:pPr>
        <w:ind w:right="7"/>
        <w:rPr>
          <w:rFonts w:cs="Arial"/>
          <w:b/>
          <w:sz w:val="18"/>
          <w:szCs w:val="18"/>
        </w:rPr>
      </w:pPr>
      <w:r w:rsidRPr="002F7CAF">
        <w:rPr>
          <w:rFonts w:cs="Arial"/>
          <w:b/>
          <w:sz w:val="18"/>
          <w:szCs w:val="18"/>
        </w:rPr>
        <w:t xml:space="preserve">Izjava </w:t>
      </w:r>
      <w:r>
        <w:rPr>
          <w:rFonts w:cs="Arial"/>
          <w:b/>
          <w:sz w:val="18"/>
          <w:szCs w:val="18"/>
        </w:rPr>
        <w:t>glavnega ponudnika in soponudnika</w:t>
      </w:r>
      <w:r w:rsidRPr="002F7CAF">
        <w:rPr>
          <w:rFonts w:cs="Arial"/>
          <w:b/>
          <w:sz w:val="18"/>
          <w:szCs w:val="18"/>
        </w:rPr>
        <w:t>:</w:t>
      </w:r>
    </w:p>
    <w:p w14:paraId="4698F631" w14:textId="0F822DE2" w:rsidR="009B1566" w:rsidRPr="002F7CAF" w:rsidRDefault="009B1566" w:rsidP="009B1566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>da je ponudba veljavna do datuma</w:t>
      </w:r>
      <w:r w:rsidR="0086382D">
        <w:rPr>
          <w:rFonts w:cs="Arial"/>
          <w:sz w:val="18"/>
          <w:szCs w:val="18"/>
        </w:rPr>
        <w:t>,</w:t>
      </w:r>
      <w:r w:rsidRPr="002F7CAF">
        <w:rPr>
          <w:rFonts w:cs="Arial"/>
          <w:sz w:val="18"/>
          <w:szCs w:val="18"/>
        </w:rPr>
        <w:t xml:space="preserve"> navedenega v objavi javnega naročila na portalu javnih naročil;</w:t>
      </w:r>
    </w:p>
    <w:p w14:paraId="752999AD" w14:textId="77777777" w:rsidR="009B1566" w:rsidRPr="002F7CAF" w:rsidRDefault="009B1566" w:rsidP="009B1566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>da bomo imeli ob sklenitvi pogodbe z naročnikom in v času njenega izvajanja, sklenjeno pogodbo z navedenimi podizvajalci.</w:t>
      </w:r>
    </w:p>
    <w:p w14:paraId="57F986EB" w14:textId="77777777" w:rsidR="009B1566" w:rsidRPr="002F7CAF" w:rsidRDefault="009B1566" w:rsidP="009B1566">
      <w:pPr>
        <w:ind w:left="360" w:right="7"/>
        <w:jc w:val="both"/>
        <w:rPr>
          <w:rFonts w:cs="Arial"/>
          <w:sz w:val="18"/>
          <w:szCs w:val="18"/>
        </w:rPr>
      </w:pPr>
      <w:bookmarkStart w:id="0" w:name="_GoBack"/>
      <w:bookmarkEnd w:id="0"/>
    </w:p>
    <w:p w14:paraId="1AB9D5FE" w14:textId="77777777" w:rsidR="009B1566" w:rsidRPr="006A4216" w:rsidRDefault="009B1566" w:rsidP="009B1566">
      <w:pPr>
        <w:pStyle w:val="1"/>
        <w:rPr>
          <w:rFonts w:ascii="Arial" w:hAnsi="Arial" w:cs="Arial"/>
          <w:color w:val="auto"/>
          <w:sz w:val="18"/>
          <w:szCs w:val="18"/>
          <w:u w:val="single"/>
        </w:rPr>
      </w:pPr>
      <w:r w:rsidRPr="006A4216">
        <w:rPr>
          <w:rFonts w:ascii="Arial" w:hAnsi="Arial" w:cs="Arial"/>
          <w:color w:val="auto"/>
          <w:sz w:val="18"/>
          <w:szCs w:val="18"/>
          <w:u w:val="single"/>
          <w:lang w:val="sl-SI"/>
        </w:rPr>
        <w:t>Opomba</w:t>
      </w:r>
      <w:r w:rsidRPr="006A4216">
        <w:rPr>
          <w:rFonts w:ascii="Arial" w:hAnsi="Arial" w:cs="Arial"/>
          <w:color w:val="auto"/>
          <w:sz w:val="18"/>
          <w:szCs w:val="18"/>
          <w:u w:val="single"/>
        </w:rPr>
        <w:t xml:space="preserve">: </w:t>
      </w:r>
    </w:p>
    <w:p w14:paraId="665324F9" w14:textId="1ADBFE8E" w:rsidR="009B1566" w:rsidRPr="00F17503" w:rsidRDefault="009B1566" w:rsidP="009B1566">
      <w:pPr>
        <w:pStyle w:val="1"/>
        <w:numPr>
          <w:ilvl w:val="0"/>
          <w:numId w:val="9"/>
        </w:numPr>
        <w:tabs>
          <w:tab w:val="num" w:pos="426"/>
        </w:tabs>
        <w:jc w:val="left"/>
        <w:rPr>
          <w:rFonts w:ascii="Arial" w:hAnsi="Arial" w:cs="Arial"/>
          <w:i w:val="0"/>
          <w:color w:val="auto"/>
          <w:sz w:val="18"/>
          <w:szCs w:val="18"/>
        </w:rPr>
      </w:pPr>
      <w:r w:rsidRPr="006A4216">
        <w:rPr>
          <w:rFonts w:ascii="Arial" w:hAnsi="Arial" w:cs="Arial"/>
          <w:i w:val="0"/>
          <w:color w:val="auto"/>
          <w:sz w:val="18"/>
          <w:szCs w:val="18"/>
        </w:rPr>
        <w:t xml:space="preserve">Če ima </w:t>
      </w:r>
      <w:r>
        <w:rPr>
          <w:rFonts w:ascii="Arial" w:hAnsi="Arial" w:cs="Arial"/>
          <w:i w:val="0"/>
          <w:color w:val="auto"/>
          <w:sz w:val="18"/>
          <w:szCs w:val="18"/>
          <w:lang w:val="sl-SI"/>
        </w:rPr>
        <w:t>soponudnik/</w:t>
      </w:r>
      <w:r w:rsidRPr="006A4216">
        <w:rPr>
          <w:rFonts w:ascii="Arial" w:hAnsi="Arial" w:cs="Arial"/>
          <w:i w:val="0"/>
          <w:color w:val="auto"/>
          <w:sz w:val="18"/>
          <w:szCs w:val="18"/>
        </w:rPr>
        <w:t xml:space="preserve">podizvajalec več zakonitih zastopnikov, podpiše </w:t>
      </w:r>
      <w:r w:rsidR="0086382D">
        <w:rPr>
          <w:rFonts w:ascii="Arial" w:hAnsi="Arial" w:cs="Arial"/>
          <w:i w:val="0"/>
          <w:color w:val="auto"/>
          <w:sz w:val="18"/>
          <w:szCs w:val="18"/>
          <w:lang w:val="sl-SI"/>
        </w:rPr>
        <w:t>obrazec</w:t>
      </w:r>
      <w:r w:rsidRPr="006A4216">
        <w:rPr>
          <w:rFonts w:ascii="Arial" w:hAnsi="Arial" w:cs="Arial"/>
          <w:i w:val="0"/>
          <w:color w:val="auto"/>
          <w:sz w:val="18"/>
          <w:szCs w:val="18"/>
        </w:rPr>
        <w:t xml:space="preserve"> </w:t>
      </w:r>
      <w:r w:rsidRPr="006A4216">
        <w:rPr>
          <w:rFonts w:ascii="Arial" w:hAnsi="Arial" w:cs="Arial"/>
          <w:i w:val="0"/>
          <w:color w:val="auto"/>
          <w:sz w:val="18"/>
          <w:szCs w:val="18"/>
          <w:lang w:val="sl-SI"/>
        </w:rPr>
        <w:t>vsaj en</w:t>
      </w:r>
      <w:r w:rsidRPr="006A4216">
        <w:rPr>
          <w:rFonts w:ascii="Arial" w:hAnsi="Arial" w:cs="Arial"/>
          <w:i w:val="0"/>
          <w:color w:val="auto"/>
          <w:sz w:val="18"/>
          <w:szCs w:val="18"/>
        </w:rPr>
        <w:t xml:space="preserve"> zakoniti</w:t>
      </w:r>
      <w:r w:rsidRPr="006A4216">
        <w:rPr>
          <w:rFonts w:ascii="Arial" w:hAnsi="Arial" w:cs="Arial"/>
          <w:i w:val="0"/>
          <w:color w:val="auto"/>
          <w:sz w:val="18"/>
          <w:szCs w:val="18"/>
          <w:lang w:val="sl-SI"/>
        </w:rPr>
        <w:t xml:space="preserve"> </w:t>
      </w:r>
      <w:r w:rsidRPr="006A4216">
        <w:rPr>
          <w:rFonts w:ascii="Arial" w:hAnsi="Arial" w:cs="Arial"/>
          <w:i w:val="0"/>
          <w:color w:val="auto"/>
          <w:sz w:val="18"/>
          <w:szCs w:val="18"/>
        </w:rPr>
        <w:t>zastopnik.</w:t>
      </w:r>
    </w:p>
    <w:p w14:paraId="1EBE4B09" w14:textId="77777777" w:rsidR="009B1566" w:rsidRPr="006A4216" w:rsidRDefault="009B1566" w:rsidP="009B1566">
      <w:pPr>
        <w:pStyle w:val="1"/>
        <w:numPr>
          <w:ilvl w:val="0"/>
          <w:numId w:val="9"/>
        </w:numPr>
        <w:rPr>
          <w:rFonts w:ascii="Arial" w:hAnsi="Arial" w:cs="Arial"/>
          <w:i w:val="0"/>
          <w:sz w:val="18"/>
          <w:szCs w:val="18"/>
        </w:rPr>
      </w:pPr>
      <w:r w:rsidRPr="006A4216">
        <w:rPr>
          <w:rFonts w:ascii="Arial" w:hAnsi="Arial" w:cs="Arial"/>
          <w:i w:val="0"/>
          <w:sz w:val="18"/>
          <w:szCs w:val="18"/>
        </w:rPr>
        <w:t>V primeru nastopa več</w:t>
      </w:r>
      <w:r w:rsidRPr="006A4216">
        <w:rPr>
          <w:rFonts w:ascii="Arial" w:hAnsi="Arial" w:cs="Arial"/>
          <w:i w:val="0"/>
          <w:sz w:val="18"/>
          <w:szCs w:val="18"/>
          <w:lang w:val="sl-SI"/>
        </w:rPr>
        <w:t>/manj</w:t>
      </w:r>
      <w:r w:rsidRPr="006A4216">
        <w:rPr>
          <w:rFonts w:ascii="Arial" w:hAnsi="Arial" w:cs="Arial"/>
          <w:i w:val="0"/>
          <w:sz w:val="18"/>
          <w:szCs w:val="18"/>
        </w:rPr>
        <w:t xml:space="preserve"> podizvajalcev</w:t>
      </w:r>
      <w:r w:rsidRPr="006A4216">
        <w:rPr>
          <w:rFonts w:ascii="Arial" w:hAnsi="Arial" w:cs="Arial"/>
          <w:i w:val="0"/>
          <w:sz w:val="18"/>
          <w:szCs w:val="18"/>
          <w:lang w:val="sl-SI"/>
        </w:rPr>
        <w:t>/soponudnikov,</w:t>
      </w:r>
      <w:r w:rsidRPr="006A4216">
        <w:rPr>
          <w:rFonts w:ascii="Arial" w:hAnsi="Arial" w:cs="Arial"/>
          <w:i w:val="0"/>
          <w:sz w:val="18"/>
          <w:szCs w:val="18"/>
        </w:rPr>
        <w:t xml:space="preserve"> se obrazec ustrezno </w:t>
      </w:r>
      <w:r w:rsidRPr="006A4216">
        <w:rPr>
          <w:rFonts w:ascii="Arial" w:hAnsi="Arial" w:cs="Arial"/>
          <w:i w:val="0"/>
          <w:sz w:val="18"/>
          <w:szCs w:val="18"/>
          <w:lang w:val="sl-SI"/>
        </w:rPr>
        <w:t>prilagodi (doda oz. odvzame podpisne vrstice)</w:t>
      </w:r>
      <w:r w:rsidRPr="006A4216">
        <w:rPr>
          <w:rFonts w:ascii="Arial" w:hAnsi="Arial" w:cs="Arial"/>
          <w:i w:val="0"/>
          <w:sz w:val="18"/>
          <w:szCs w:val="18"/>
        </w:rPr>
        <w:t>.</w:t>
      </w:r>
    </w:p>
    <w:p w14:paraId="0551654D" w14:textId="77777777" w:rsidR="009B1566" w:rsidRPr="00184A22" w:rsidRDefault="009B1566" w:rsidP="009B1566">
      <w:pPr>
        <w:pStyle w:val="Pripombabesedilo"/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r>
        <w:rPr>
          <w:sz w:val="18"/>
          <w:szCs w:val="18"/>
          <w:lang w:eastAsia="x-none"/>
        </w:rPr>
        <w:t>Soponudnik(-i) in/ali podizvajalec(-i)</w:t>
      </w:r>
      <w:r w:rsidRPr="002F7CAF">
        <w:rPr>
          <w:sz w:val="18"/>
          <w:szCs w:val="18"/>
          <w:lang w:eastAsia="x-none"/>
        </w:rPr>
        <w:t xml:space="preserve"> se v petem stolpcu izreče</w:t>
      </w:r>
      <w:r>
        <w:rPr>
          <w:sz w:val="18"/>
          <w:szCs w:val="18"/>
          <w:lang w:eastAsia="x-none"/>
        </w:rPr>
        <w:t>(-ta/-</w:t>
      </w:r>
      <w:r w:rsidRPr="002F7CAF">
        <w:rPr>
          <w:sz w:val="18"/>
          <w:szCs w:val="18"/>
          <w:lang w:eastAsia="x-none"/>
        </w:rPr>
        <w:t>jo</w:t>
      </w:r>
      <w:r>
        <w:rPr>
          <w:sz w:val="18"/>
          <w:szCs w:val="18"/>
          <w:lang w:eastAsia="x-none"/>
        </w:rPr>
        <w:t>)</w:t>
      </w:r>
      <w:r w:rsidRPr="002F7CAF">
        <w:rPr>
          <w:sz w:val="18"/>
          <w:szCs w:val="18"/>
          <w:lang w:eastAsia="x-none"/>
        </w:rPr>
        <w:t xml:space="preserve"> glede načina plačila (posredno ali neposredno).</w:t>
      </w:r>
    </w:p>
    <w:p w14:paraId="1EA7E3F6" w14:textId="77777777" w:rsidR="009B1566" w:rsidRPr="00EF5632" w:rsidRDefault="009B1566" w:rsidP="009B1566">
      <w:pPr>
        <w:pStyle w:val="Pripombabesedilo"/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r>
        <w:rPr>
          <w:sz w:val="18"/>
          <w:szCs w:val="18"/>
          <w:lang w:eastAsia="x-none"/>
        </w:rPr>
        <w:t>Soponudnik(-i) in podizvajalec(-i) v šestem stolpcu potrdi(-ta/-jo) navedeno v tabeli.</w:t>
      </w:r>
    </w:p>
    <w:p w14:paraId="29E1158E" w14:textId="77777777" w:rsidR="009B1566" w:rsidRPr="00F17503" w:rsidRDefault="009B1566" w:rsidP="009B1566">
      <w:pPr>
        <w:pStyle w:val="Pripombabesedilo"/>
        <w:ind w:left="357"/>
        <w:rPr>
          <w:rFonts w:cs="Arial"/>
          <w:sz w:val="18"/>
          <w:szCs w:val="18"/>
        </w:rPr>
      </w:pPr>
    </w:p>
    <w:p w14:paraId="3B04C379" w14:textId="77777777" w:rsidR="009B1566" w:rsidRPr="00EF5632" w:rsidRDefault="009B1566" w:rsidP="009B1566">
      <w:pPr>
        <w:spacing w:after="120"/>
        <w:jc w:val="both"/>
        <w:rPr>
          <w:rFonts w:cs="Arial"/>
          <w:sz w:val="18"/>
          <w:szCs w:val="18"/>
        </w:rPr>
      </w:pPr>
      <w:r w:rsidRPr="00EF5632">
        <w:rPr>
          <w:rFonts w:cs="Arial"/>
          <w:b/>
          <w:bCs/>
          <w:sz w:val="18"/>
          <w:szCs w:val="18"/>
        </w:rPr>
        <w:t>Izjava podizvajalca, ki zahteva neposredno plačilo:</w:t>
      </w:r>
      <w:r w:rsidRPr="00EF5632">
        <w:rPr>
          <w:rFonts w:cs="Arial"/>
          <w:sz w:val="18"/>
          <w:szCs w:val="18"/>
        </w:rPr>
        <w:t xml:space="preserve"> Soglašamo, da naročnik naše terjatve do izvajalca/soizvajalca (ponudnika/soponudnika, pri katerem nastopamo kot podizvajalec), v zvezi z izvedbo predmetnega javnega naročila, plačuje neposredno na naš transakcijski račun, na podlagi izstavljenih računov, ki jih bo predhodno potrdil izvajalec/soizvajalec.</w:t>
      </w:r>
    </w:p>
    <w:p w14:paraId="40CBDF76" w14:textId="77777777" w:rsidR="009B1566" w:rsidRDefault="009B1566" w:rsidP="009B1566">
      <w:pPr>
        <w:ind w:left="8496" w:firstLine="708"/>
        <w:jc w:val="both"/>
        <w:rPr>
          <w:rFonts w:cs="Arial"/>
        </w:rPr>
      </w:pPr>
      <w:r>
        <w:rPr>
          <w:rFonts w:cs="Arial"/>
        </w:rPr>
        <w:t>___________________________________</w:t>
      </w:r>
    </w:p>
    <w:p w14:paraId="684877EC" w14:textId="77777777" w:rsidR="009B1566" w:rsidRDefault="009B1566" w:rsidP="0058263C">
      <w:pPr>
        <w:ind w:left="9202"/>
        <w:jc w:val="both"/>
        <w:rPr>
          <w:rFonts w:cs="Arial"/>
        </w:rPr>
      </w:pPr>
      <w:r>
        <w:rPr>
          <w:rFonts w:cs="Arial"/>
        </w:rPr>
        <w:t>Podpis zakonitega zastopnika in žig</w:t>
      </w:r>
    </w:p>
    <w:p w14:paraId="4B2457F7" w14:textId="77777777" w:rsidR="0058263C" w:rsidRDefault="009B1566" w:rsidP="0058263C">
      <w:pPr>
        <w:ind w:left="9202"/>
        <w:jc w:val="both"/>
        <w:rPr>
          <w:rFonts w:cs="Arial"/>
        </w:rPr>
      </w:pPr>
      <w:r>
        <w:rPr>
          <w:rFonts w:cs="Arial"/>
        </w:rPr>
        <w:t>glavnega ponudnika</w:t>
      </w:r>
    </w:p>
    <w:p w14:paraId="0073160E" w14:textId="77777777" w:rsidR="00854212" w:rsidRDefault="00854212" w:rsidP="0058263C">
      <w:pPr>
        <w:jc w:val="both"/>
        <w:rPr>
          <w:rFonts w:cs="Arial"/>
          <w:i/>
          <w:iCs/>
          <w:sz w:val="20"/>
        </w:rPr>
      </w:pPr>
    </w:p>
    <w:p w14:paraId="3D5FD433" w14:textId="410F3BBA" w:rsidR="0058263C" w:rsidRPr="00854212" w:rsidRDefault="009B1566" w:rsidP="0058263C">
      <w:pPr>
        <w:jc w:val="both"/>
        <w:rPr>
          <w:rFonts w:cs="Arial"/>
          <w:i/>
          <w:iCs/>
          <w:sz w:val="20"/>
        </w:rPr>
      </w:pPr>
      <w:r w:rsidRPr="5783AB1C">
        <w:rPr>
          <w:rFonts w:cs="Arial"/>
          <w:i/>
          <w:iCs/>
          <w:sz w:val="20"/>
        </w:rPr>
        <w:t>Ta obrazec je sestavni del in priloga ponudbe</w:t>
      </w:r>
      <w:r w:rsidR="0058263C">
        <w:rPr>
          <w:rFonts w:cs="Arial"/>
          <w:i/>
          <w:iCs/>
          <w:sz w:val="20"/>
        </w:rPr>
        <w:t xml:space="preserve"> za SKLOP 1</w:t>
      </w:r>
      <w:r w:rsidRPr="5783AB1C">
        <w:rPr>
          <w:rFonts w:cs="Arial"/>
          <w:i/>
          <w:iCs/>
          <w:sz w:val="20"/>
        </w:rPr>
        <w:t>.</w:t>
      </w:r>
    </w:p>
    <w:sectPr w:rsidR="0058263C" w:rsidRPr="00854212" w:rsidSect="00AB107F"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34299561" w16cex:dateUtc="2024-03-07T11:3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2EE0A5F" w16cid:durableId="34299561"/>
  <w16cid:commentId w16cid:paraId="133D323F" w16cid:durableId="5470ED6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DB1770" w14:textId="77777777" w:rsidR="003F0736" w:rsidRDefault="003F0736">
      <w:r>
        <w:separator/>
      </w:r>
    </w:p>
  </w:endnote>
  <w:endnote w:type="continuationSeparator" w:id="0">
    <w:p w14:paraId="440DDFEE" w14:textId="77777777" w:rsidR="003F0736" w:rsidRDefault="003F0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4F98C0" w14:textId="67246711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854212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854212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1EA86F" w14:textId="77777777" w:rsidR="003F2CEB" w:rsidRDefault="003F2CEB"/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370866" w:rsidRPr="00A1445A" w14:paraId="574CCB0D" w14:textId="77777777" w:rsidTr="008B6D76">
      <w:tc>
        <w:tcPr>
          <w:tcW w:w="4605" w:type="dxa"/>
          <w:shd w:val="clear" w:color="auto" w:fill="auto"/>
        </w:tcPr>
        <w:p w14:paraId="67290ED3" w14:textId="2430E1F6" w:rsidR="005A785E" w:rsidRPr="005A785E" w:rsidRDefault="005A785E" w:rsidP="002618E0">
          <w:pPr>
            <w:rPr>
              <w:noProof/>
            </w:rPr>
          </w:pPr>
        </w:p>
      </w:tc>
      <w:tc>
        <w:tcPr>
          <w:tcW w:w="9640" w:type="dxa"/>
          <w:shd w:val="clear" w:color="auto" w:fill="auto"/>
        </w:tcPr>
        <w:p w14:paraId="2D2AA01A" w14:textId="0B3920A3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639AF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639AF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3816A81C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BCE8FC" w14:textId="77777777" w:rsidR="003F0736" w:rsidRDefault="003F0736">
      <w:r>
        <w:separator/>
      </w:r>
    </w:p>
  </w:footnote>
  <w:footnote w:type="continuationSeparator" w:id="0">
    <w:p w14:paraId="63023D29" w14:textId="77777777" w:rsidR="003F0736" w:rsidRDefault="003F07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370866" w:rsidRPr="00A1445A" w14:paraId="10C2AC40" w14:textId="77777777" w:rsidTr="00886D8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E72981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D4120E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76988F31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5BA3114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2F9A3DB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  <w:shd w:val="clear" w:color="auto" w:fill="auto"/>
        </w:tcPr>
        <w:p w14:paraId="1E0FEF5D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58240" behindDoc="1" locked="0" layoutInCell="1" allowOverlap="1" wp14:anchorId="3BE9D2AB" wp14:editId="1443B6DA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45E7E5A" w14:textId="77777777" w:rsidR="00A04B00" w:rsidRDefault="00A04B00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2008AAB" w14:textId="351A382C" w:rsidR="00370866" w:rsidRPr="00A1445A" w:rsidRDefault="0037086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19D4B8CF" w14:textId="75B6AA53" w:rsidR="00370866" w:rsidRPr="00A1445A" w:rsidRDefault="00C0552D" w:rsidP="00455EE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31D88" w14:paraId="42B79EBA" w14:textId="77777777" w:rsidTr="00886D8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756DEEE" w14:textId="24145694" w:rsidR="00C0552D" w:rsidRPr="00531D88" w:rsidRDefault="00531D88" w:rsidP="00A144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>ODPRTI POSTOPEK</w:t>
          </w:r>
          <w:r w:rsidR="009006BE">
            <w:rPr>
              <w:rFonts w:cs="Arial"/>
              <w:color w:val="000000"/>
              <w:sz w:val="16"/>
              <w:szCs w:val="16"/>
            </w:rPr>
            <w:t xml:space="preserve"> - GRADNJA</w:t>
          </w:r>
        </w:p>
      </w:tc>
      <w:tc>
        <w:tcPr>
          <w:tcW w:w="7797" w:type="dxa"/>
          <w:tcBorders>
            <w:top w:val="single" w:sz="4" w:space="0" w:color="auto"/>
          </w:tcBorders>
          <w:shd w:val="clear" w:color="auto" w:fill="auto"/>
        </w:tcPr>
        <w:p w14:paraId="7AB31577" w14:textId="77777777" w:rsidR="00C0552D" w:rsidRPr="00531D88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  <w:shd w:val="clear" w:color="auto" w:fill="auto"/>
        </w:tcPr>
        <w:p w14:paraId="434B8199" w14:textId="7CC0E90B" w:rsidR="00C0552D" w:rsidRPr="00531D88" w:rsidRDefault="00123242" w:rsidP="0036587C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 xml:space="preserve">OBR </w:t>
          </w:r>
          <w:r w:rsidR="00B26169" w:rsidRPr="00531D88">
            <w:rPr>
              <w:rFonts w:cs="Arial"/>
              <w:color w:val="000000"/>
              <w:sz w:val="16"/>
              <w:szCs w:val="16"/>
            </w:rPr>
            <w:t xml:space="preserve">- </w:t>
          </w:r>
          <w:r w:rsidRPr="00531D88">
            <w:rPr>
              <w:rFonts w:cs="Arial"/>
              <w:color w:val="000000"/>
              <w:sz w:val="16"/>
              <w:szCs w:val="16"/>
            </w:rPr>
            <w:t>2.0</w:t>
          </w:r>
          <w:r w:rsidR="0036587C" w:rsidRPr="00531D88">
            <w:rPr>
              <w:rFonts w:cs="Arial"/>
              <w:color w:val="000000"/>
              <w:sz w:val="16"/>
              <w:szCs w:val="16"/>
            </w:rPr>
            <w:t>4</w:t>
          </w:r>
          <w:r w:rsidR="0058263C">
            <w:rPr>
              <w:rFonts w:cs="Arial"/>
              <w:color w:val="000000"/>
              <w:sz w:val="16"/>
              <w:szCs w:val="16"/>
            </w:rPr>
            <w:t>.1</w:t>
          </w:r>
        </w:p>
      </w:tc>
    </w:tr>
  </w:tbl>
  <w:p w14:paraId="19511EBD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814F1FB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5F20E1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5B0239"/>
    <w:multiLevelType w:val="hybridMultilevel"/>
    <w:tmpl w:val="0A20E6C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81A3F"/>
    <w:rsid w:val="00096243"/>
    <w:rsid w:val="00096BE4"/>
    <w:rsid w:val="00096C58"/>
    <w:rsid w:val="000C23A5"/>
    <w:rsid w:val="000C2E86"/>
    <w:rsid w:val="000C4583"/>
    <w:rsid w:val="000D76C2"/>
    <w:rsid w:val="000E1875"/>
    <w:rsid w:val="000E41E1"/>
    <w:rsid w:val="000E4581"/>
    <w:rsid w:val="000E7050"/>
    <w:rsid w:val="00101B68"/>
    <w:rsid w:val="00104714"/>
    <w:rsid w:val="0010524F"/>
    <w:rsid w:val="00114401"/>
    <w:rsid w:val="00123242"/>
    <w:rsid w:val="0012533E"/>
    <w:rsid w:val="001314C1"/>
    <w:rsid w:val="001352C1"/>
    <w:rsid w:val="0014021F"/>
    <w:rsid w:val="00144B8D"/>
    <w:rsid w:val="001542F2"/>
    <w:rsid w:val="00166414"/>
    <w:rsid w:val="0016702B"/>
    <w:rsid w:val="0017296F"/>
    <w:rsid w:val="00172A91"/>
    <w:rsid w:val="00174BFE"/>
    <w:rsid w:val="00183318"/>
    <w:rsid w:val="001A192F"/>
    <w:rsid w:val="001A7BD0"/>
    <w:rsid w:val="001C54D2"/>
    <w:rsid w:val="001D16E0"/>
    <w:rsid w:val="001D694D"/>
    <w:rsid w:val="001F6F0F"/>
    <w:rsid w:val="0020233B"/>
    <w:rsid w:val="00213ABA"/>
    <w:rsid w:val="00223E87"/>
    <w:rsid w:val="00227FB0"/>
    <w:rsid w:val="00231CFA"/>
    <w:rsid w:val="002331F9"/>
    <w:rsid w:val="00235E41"/>
    <w:rsid w:val="002413BB"/>
    <w:rsid w:val="00241698"/>
    <w:rsid w:val="002421BD"/>
    <w:rsid w:val="00251D3F"/>
    <w:rsid w:val="00253AC3"/>
    <w:rsid w:val="002618E0"/>
    <w:rsid w:val="00263BEF"/>
    <w:rsid w:val="002711AE"/>
    <w:rsid w:val="00273761"/>
    <w:rsid w:val="00277706"/>
    <w:rsid w:val="00283EE6"/>
    <w:rsid w:val="00285B81"/>
    <w:rsid w:val="00285C75"/>
    <w:rsid w:val="002907E9"/>
    <w:rsid w:val="00291D25"/>
    <w:rsid w:val="0029628E"/>
    <w:rsid w:val="002A6A46"/>
    <w:rsid w:val="002B28E0"/>
    <w:rsid w:val="002D6A3C"/>
    <w:rsid w:val="002E1329"/>
    <w:rsid w:val="002E2FD3"/>
    <w:rsid w:val="002E4789"/>
    <w:rsid w:val="002E6B63"/>
    <w:rsid w:val="002F0041"/>
    <w:rsid w:val="002F68A9"/>
    <w:rsid w:val="002F7CAF"/>
    <w:rsid w:val="00301033"/>
    <w:rsid w:val="00301589"/>
    <w:rsid w:val="00315EE6"/>
    <w:rsid w:val="00324C4C"/>
    <w:rsid w:val="00325D8B"/>
    <w:rsid w:val="00326834"/>
    <w:rsid w:val="00330696"/>
    <w:rsid w:val="0035043A"/>
    <w:rsid w:val="0036587C"/>
    <w:rsid w:val="00367250"/>
    <w:rsid w:val="00370866"/>
    <w:rsid w:val="0037231D"/>
    <w:rsid w:val="003B36FC"/>
    <w:rsid w:val="003C0B6A"/>
    <w:rsid w:val="003C485B"/>
    <w:rsid w:val="003D0D5D"/>
    <w:rsid w:val="003D1272"/>
    <w:rsid w:val="003D7711"/>
    <w:rsid w:val="003E1A38"/>
    <w:rsid w:val="003E4CFC"/>
    <w:rsid w:val="003E5C55"/>
    <w:rsid w:val="003F0736"/>
    <w:rsid w:val="003F0DE7"/>
    <w:rsid w:val="003F2CEB"/>
    <w:rsid w:val="003F4DE6"/>
    <w:rsid w:val="00406373"/>
    <w:rsid w:val="0043532D"/>
    <w:rsid w:val="00443BF8"/>
    <w:rsid w:val="00445049"/>
    <w:rsid w:val="004527D6"/>
    <w:rsid w:val="00455EB9"/>
    <w:rsid w:val="00455EEE"/>
    <w:rsid w:val="00462B36"/>
    <w:rsid w:val="004720C5"/>
    <w:rsid w:val="0047643E"/>
    <w:rsid w:val="004801D0"/>
    <w:rsid w:val="0049402B"/>
    <w:rsid w:val="004A0508"/>
    <w:rsid w:val="004B065E"/>
    <w:rsid w:val="004D2C20"/>
    <w:rsid w:val="004D6B75"/>
    <w:rsid w:val="004F7C1C"/>
    <w:rsid w:val="00500B5F"/>
    <w:rsid w:val="00501C3D"/>
    <w:rsid w:val="00515523"/>
    <w:rsid w:val="005157E9"/>
    <w:rsid w:val="0051745B"/>
    <w:rsid w:val="005216E6"/>
    <w:rsid w:val="005255EB"/>
    <w:rsid w:val="005316C0"/>
    <w:rsid w:val="00531D88"/>
    <w:rsid w:val="00537622"/>
    <w:rsid w:val="00545AC9"/>
    <w:rsid w:val="005608A6"/>
    <w:rsid w:val="005724B4"/>
    <w:rsid w:val="005753D9"/>
    <w:rsid w:val="0058263C"/>
    <w:rsid w:val="0058399F"/>
    <w:rsid w:val="00596FE2"/>
    <w:rsid w:val="005A785E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751D"/>
    <w:rsid w:val="006109EB"/>
    <w:rsid w:val="006110C9"/>
    <w:rsid w:val="0061133D"/>
    <w:rsid w:val="00612663"/>
    <w:rsid w:val="006130D4"/>
    <w:rsid w:val="006163B7"/>
    <w:rsid w:val="006315C1"/>
    <w:rsid w:val="0065152F"/>
    <w:rsid w:val="00652A92"/>
    <w:rsid w:val="00662D8F"/>
    <w:rsid w:val="0066332D"/>
    <w:rsid w:val="00670A28"/>
    <w:rsid w:val="00670D1D"/>
    <w:rsid w:val="00695AB6"/>
    <w:rsid w:val="006D42E9"/>
    <w:rsid w:val="006D59F7"/>
    <w:rsid w:val="006E321C"/>
    <w:rsid w:val="006E377F"/>
    <w:rsid w:val="006F44F5"/>
    <w:rsid w:val="006F758E"/>
    <w:rsid w:val="007033C0"/>
    <w:rsid w:val="0073420D"/>
    <w:rsid w:val="007345D8"/>
    <w:rsid w:val="00741DF3"/>
    <w:rsid w:val="00743912"/>
    <w:rsid w:val="00764E83"/>
    <w:rsid w:val="00767A5A"/>
    <w:rsid w:val="0077067D"/>
    <w:rsid w:val="00780396"/>
    <w:rsid w:val="0078319E"/>
    <w:rsid w:val="00783525"/>
    <w:rsid w:val="00797F61"/>
    <w:rsid w:val="007D302C"/>
    <w:rsid w:val="007D4174"/>
    <w:rsid w:val="007E0866"/>
    <w:rsid w:val="007E31E3"/>
    <w:rsid w:val="007F3757"/>
    <w:rsid w:val="007F4AC2"/>
    <w:rsid w:val="008155E7"/>
    <w:rsid w:val="00824D1D"/>
    <w:rsid w:val="00825DB6"/>
    <w:rsid w:val="00833AC6"/>
    <w:rsid w:val="00843739"/>
    <w:rsid w:val="00847017"/>
    <w:rsid w:val="00854212"/>
    <w:rsid w:val="00854EFC"/>
    <w:rsid w:val="00861E18"/>
    <w:rsid w:val="0086382D"/>
    <w:rsid w:val="00864062"/>
    <w:rsid w:val="00872807"/>
    <w:rsid w:val="00882006"/>
    <w:rsid w:val="00886D8E"/>
    <w:rsid w:val="00895F3B"/>
    <w:rsid w:val="008A757F"/>
    <w:rsid w:val="008B25C9"/>
    <w:rsid w:val="008B362C"/>
    <w:rsid w:val="008B5B4C"/>
    <w:rsid w:val="008B6D76"/>
    <w:rsid w:val="008C2AC2"/>
    <w:rsid w:val="008D19C9"/>
    <w:rsid w:val="008D6DCE"/>
    <w:rsid w:val="008E4E30"/>
    <w:rsid w:val="008E64FA"/>
    <w:rsid w:val="008F1E8E"/>
    <w:rsid w:val="008F3E2F"/>
    <w:rsid w:val="009006BE"/>
    <w:rsid w:val="00913CF8"/>
    <w:rsid w:val="00941B2D"/>
    <w:rsid w:val="00945B2B"/>
    <w:rsid w:val="00946104"/>
    <w:rsid w:val="009514DD"/>
    <w:rsid w:val="0095198A"/>
    <w:rsid w:val="00953938"/>
    <w:rsid w:val="00965BB4"/>
    <w:rsid w:val="0097688E"/>
    <w:rsid w:val="009A46DA"/>
    <w:rsid w:val="009B0FC7"/>
    <w:rsid w:val="009B1566"/>
    <w:rsid w:val="009B70DE"/>
    <w:rsid w:val="009B7404"/>
    <w:rsid w:val="009C29C7"/>
    <w:rsid w:val="009C3037"/>
    <w:rsid w:val="009C5AA6"/>
    <w:rsid w:val="009C6284"/>
    <w:rsid w:val="009D132C"/>
    <w:rsid w:val="009D21DD"/>
    <w:rsid w:val="009D40B0"/>
    <w:rsid w:val="009D6C16"/>
    <w:rsid w:val="009E053F"/>
    <w:rsid w:val="009F0952"/>
    <w:rsid w:val="009F6485"/>
    <w:rsid w:val="009F7784"/>
    <w:rsid w:val="00A04B00"/>
    <w:rsid w:val="00A1445A"/>
    <w:rsid w:val="00A22650"/>
    <w:rsid w:val="00A22BF6"/>
    <w:rsid w:val="00A3063E"/>
    <w:rsid w:val="00A33BE0"/>
    <w:rsid w:val="00A515E0"/>
    <w:rsid w:val="00A57325"/>
    <w:rsid w:val="00A639AF"/>
    <w:rsid w:val="00A65210"/>
    <w:rsid w:val="00A75802"/>
    <w:rsid w:val="00A83E62"/>
    <w:rsid w:val="00A92149"/>
    <w:rsid w:val="00AA2F1C"/>
    <w:rsid w:val="00AA3E27"/>
    <w:rsid w:val="00AB107F"/>
    <w:rsid w:val="00AB1522"/>
    <w:rsid w:val="00AB3346"/>
    <w:rsid w:val="00AB4674"/>
    <w:rsid w:val="00AB50F6"/>
    <w:rsid w:val="00AB6E0A"/>
    <w:rsid w:val="00AC3412"/>
    <w:rsid w:val="00AC72E5"/>
    <w:rsid w:val="00AC7641"/>
    <w:rsid w:val="00AD3618"/>
    <w:rsid w:val="00AD6FF6"/>
    <w:rsid w:val="00AF0AD6"/>
    <w:rsid w:val="00AF4886"/>
    <w:rsid w:val="00B021F9"/>
    <w:rsid w:val="00B14E3F"/>
    <w:rsid w:val="00B16979"/>
    <w:rsid w:val="00B16F2C"/>
    <w:rsid w:val="00B20079"/>
    <w:rsid w:val="00B200E4"/>
    <w:rsid w:val="00B26132"/>
    <w:rsid w:val="00B26169"/>
    <w:rsid w:val="00B2757C"/>
    <w:rsid w:val="00B32A8A"/>
    <w:rsid w:val="00B34A23"/>
    <w:rsid w:val="00B4256F"/>
    <w:rsid w:val="00B528B4"/>
    <w:rsid w:val="00B52BF2"/>
    <w:rsid w:val="00B5369B"/>
    <w:rsid w:val="00B538F5"/>
    <w:rsid w:val="00B60D81"/>
    <w:rsid w:val="00B661E3"/>
    <w:rsid w:val="00B74AE2"/>
    <w:rsid w:val="00B86392"/>
    <w:rsid w:val="00B9309E"/>
    <w:rsid w:val="00B930C3"/>
    <w:rsid w:val="00BA2C4A"/>
    <w:rsid w:val="00BB3939"/>
    <w:rsid w:val="00BC00ED"/>
    <w:rsid w:val="00BC2412"/>
    <w:rsid w:val="00BC29DD"/>
    <w:rsid w:val="00BD150A"/>
    <w:rsid w:val="00BD4AEF"/>
    <w:rsid w:val="00BE256A"/>
    <w:rsid w:val="00BE655C"/>
    <w:rsid w:val="00BE6AEE"/>
    <w:rsid w:val="00BF264E"/>
    <w:rsid w:val="00BF78A7"/>
    <w:rsid w:val="00C03C9F"/>
    <w:rsid w:val="00C052DE"/>
    <w:rsid w:val="00C0552D"/>
    <w:rsid w:val="00C06BC8"/>
    <w:rsid w:val="00C124CB"/>
    <w:rsid w:val="00C13548"/>
    <w:rsid w:val="00C16A39"/>
    <w:rsid w:val="00C23A5E"/>
    <w:rsid w:val="00C2689D"/>
    <w:rsid w:val="00C468BF"/>
    <w:rsid w:val="00C53E88"/>
    <w:rsid w:val="00C565DD"/>
    <w:rsid w:val="00C64A95"/>
    <w:rsid w:val="00C82B34"/>
    <w:rsid w:val="00C9531D"/>
    <w:rsid w:val="00C972ED"/>
    <w:rsid w:val="00C97729"/>
    <w:rsid w:val="00CA1B97"/>
    <w:rsid w:val="00CA54F0"/>
    <w:rsid w:val="00CB008E"/>
    <w:rsid w:val="00CB0D95"/>
    <w:rsid w:val="00CD61B2"/>
    <w:rsid w:val="00CD7808"/>
    <w:rsid w:val="00CE22F9"/>
    <w:rsid w:val="00CF12FC"/>
    <w:rsid w:val="00D05C1E"/>
    <w:rsid w:val="00D06278"/>
    <w:rsid w:val="00D11258"/>
    <w:rsid w:val="00D2343D"/>
    <w:rsid w:val="00D278D4"/>
    <w:rsid w:val="00D317EE"/>
    <w:rsid w:val="00D3247E"/>
    <w:rsid w:val="00D47195"/>
    <w:rsid w:val="00D52286"/>
    <w:rsid w:val="00D579F3"/>
    <w:rsid w:val="00D618C1"/>
    <w:rsid w:val="00D707B4"/>
    <w:rsid w:val="00D7309B"/>
    <w:rsid w:val="00D77C8B"/>
    <w:rsid w:val="00D8275B"/>
    <w:rsid w:val="00D83E17"/>
    <w:rsid w:val="00D84490"/>
    <w:rsid w:val="00D92C6A"/>
    <w:rsid w:val="00DA0B86"/>
    <w:rsid w:val="00DA7B55"/>
    <w:rsid w:val="00DB3E61"/>
    <w:rsid w:val="00DF116B"/>
    <w:rsid w:val="00DF3D50"/>
    <w:rsid w:val="00E029F3"/>
    <w:rsid w:val="00E02C2C"/>
    <w:rsid w:val="00E0340C"/>
    <w:rsid w:val="00E1147E"/>
    <w:rsid w:val="00E132FB"/>
    <w:rsid w:val="00E3300C"/>
    <w:rsid w:val="00E37334"/>
    <w:rsid w:val="00E41717"/>
    <w:rsid w:val="00E42D7C"/>
    <w:rsid w:val="00E43C3D"/>
    <w:rsid w:val="00E526FC"/>
    <w:rsid w:val="00E550C0"/>
    <w:rsid w:val="00E61921"/>
    <w:rsid w:val="00E6460B"/>
    <w:rsid w:val="00E676C3"/>
    <w:rsid w:val="00E749F2"/>
    <w:rsid w:val="00E751EC"/>
    <w:rsid w:val="00E80A93"/>
    <w:rsid w:val="00E84873"/>
    <w:rsid w:val="00E932C8"/>
    <w:rsid w:val="00E94875"/>
    <w:rsid w:val="00E95B73"/>
    <w:rsid w:val="00E9600A"/>
    <w:rsid w:val="00EA7B9C"/>
    <w:rsid w:val="00EB0DA9"/>
    <w:rsid w:val="00EC4DF2"/>
    <w:rsid w:val="00EC60C0"/>
    <w:rsid w:val="00ED5254"/>
    <w:rsid w:val="00EE4445"/>
    <w:rsid w:val="00EE7F32"/>
    <w:rsid w:val="00EF0493"/>
    <w:rsid w:val="00EF1787"/>
    <w:rsid w:val="00EF18FD"/>
    <w:rsid w:val="00EF7249"/>
    <w:rsid w:val="00F0171E"/>
    <w:rsid w:val="00F0300D"/>
    <w:rsid w:val="00F0401D"/>
    <w:rsid w:val="00F214E4"/>
    <w:rsid w:val="00F21B47"/>
    <w:rsid w:val="00F267C9"/>
    <w:rsid w:val="00F27357"/>
    <w:rsid w:val="00F27435"/>
    <w:rsid w:val="00F41606"/>
    <w:rsid w:val="00F42EA0"/>
    <w:rsid w:val="00F51C50"/>
    <w:rsid w:val="00F51F53"/>
    <w:rsid w:val="00F52A52"/>
    <w:rsid w:val="00F60526"/>
    <w:rsid w:val="00F65355"/>
    <w:rsid w:val="00F70BB8"/>
    <w:rsid w:val="00F71C13"/>
    <w:rsid w:val="00F758D0"/>
    <w:rsid w:val="00F75D86"/>
    <w:rsid w:val="00F82D78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  <w:rsid w:val="40CE1019"/>
    <w:rsid w:val="53241361"/>
    <w:rsid w:val="6F6D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714C0AF5"/>
  <w15:docId w15:val="{C820FD89-F341-4399-BBAE-392A58E3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E1147E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E114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E1147E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86382D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2" ma:contentTypeDescription="Ustvari nov dokument." ma:contentTypeScope="" ma:versionID="04dff0ef66ce44b2ca11fa5169882059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d2aeb74e3912577df406c1116c623d5e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F99AAFB-4453-44F3-A276-D733D027BE99}">
  <ds:schemaRefs>
    <ds:schemaRef ds:uri="64b5e79a-161e-4f4f-95e3-8c5cd0f50b65"/>
    <ds:schemaRef ds:uri="http://purl.org/dc/terms/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2006/metadata/properties"/>
    <ds:schemaRef ds:uri="http://schemas.microsoft.com/office/infopath/2007/PartnerControls"/>
    <ds:schemaRef ds:uri="6a4cc071-bd85-44c5-acc7-68a9b922d49c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8AF290C4-8266-434F-90A4-8CAB2922E8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9412C9-0AFB-4E0C-B570-0BA5F5B1E1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0B6A7A-E602-466D-80FA-A7738E5BA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11</TotalTime>
  <Pages>1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2</cp:revision>
  <cp:lastPrinted>2016-06-20T06:28:00Z</cp:lastPrinted>
  <dcterms:created xsi:type="dcterms:W3CDTF">2024-04-09T05:48:00Z</dcterms:created>
  <dcterms:modified xsi:type="dcterms:W3CDTF">2026-03-05T08:20:00Z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0x0101003126077A092BA449B39E74CF50B56DB5</vt:lpwstr>
  </property>
  <property fmtid="{D5CDD505-2E9C-101B-9397-08002B2CF9AE}" pid="3" name="MediaServiceImageTags">
    <vt:lpwstr/>
  </property>
</Properties>
</file>